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940" w:rsidRDefault="00E04940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E04940" w:rsidRDefault="00E04940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E04940" w:rsidRDefault="00E04940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2016 года по 31 декабря 2016 года</w:t>
      </w:r>
    </w:p>
    <w:p w:rsidR="00E04940" w:rsidRDefault="00E04940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E04940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государствен</w:t>
            </w:r>
            <w:r>
              <w:rPr>
                <w:rStyle w:val="FontStyle16"/>
              </w:rPr>
              <w:softHyphen/>
              <w:t>ного гражданского</w:t>
            </w:r>
          </w:p>
          <w:p w:rsidR="00E04940" w:rsidRDefault="00E04940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служащего Курской области, предста</w:t>
            </w:r>
            <w:r>
              <w:rPr>
                <w:rStyle w:val="FontStyle16"/>
              </w:rPr>
              <w:softHyphen/>
              <w:t>вившего сведе</w:t>
            </w:r>
            <w:bookmarkStart w:id="0" w:name="_GoBack"/>
            <w:bookmarkEnd w:id="0"/>
            <w:r>
              <w:rPr>
                <w:rStyle w:val="FontStyle16"/>
              </w:rPr>
              <w:t>ния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E04940" w:rsidRDefault="00E04940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Style w:val="FontStyle16"/>
                </w:rPr>
                <w:t>2016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E04940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widowControl/>
              <w:rPr>
                <w:rStyle w:val="FontStyle16"/>
              </w:rPr>
            </w:pPr>
          </w:p>
          <w:p w:rsidR="00E04940" w:rsidRDefault="00E04940">
            <w:pPr>
              <w:widowControl/>
              <w:rPr>
                <w:rStyle w:val="FontStyle16"/>
              </w:rPr>
            </w:pPr>
          </w:p>
          <w:p w:rsidR="00E04940" w:rsidRDefault="00E04940">
            <w:pPr>
              <w:widowControl/>
              <w:rPr>
                <w:rStyle w:val="FontStyle16"/>
              </w:rPr>
            </w:pPr>
          </w:p>
          <w:p w:rsidR="00E04940" w:rsidRDefault="00E04940">
            <w:pPr>
              <w:widowControl/>
              <w:rPr>
                <w:rStyle w:val="FontStyle16"/>
              </w:rPr>
            </w:pPr>
          </w:p>
          <w:p w:rsidR="00E04940" w:rsidRDefault="00E049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E04940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widowControl/>
              <w:rPr>
                <w:rStyle w:val="FontStyle16"/>
              </w:rPr>
            </w:pPr>
          </w:p>
          <w:p w:rsidR="00E04940" w:rsidRDefault="00E04940">
            <w:pPr>
              <w:widowControl/>
              <w:rPr>
                <w:rStyle w:val="FontStyle16"/>
              </w:rPr>
            </w:pPr>
          </w:p>
          <w:p w:rsidR="00E04940" w:rsidRDefault="00E04940">
            <w:pPr>
              <w:widowControl/>
              <w:rPr>
                <w:rStyle w:val="FontStyle16"/>
              </w:rPr>
            </w:pPr>
          </w:p>
          <w:p w:rsidR="00E04940" w:rsidRDefault="00E04940">
            <w:pPr>
              <w:widowControl/>
              <w:rPr>
                <w:rStyle w:val="FontStyle16"/>
              </w:rPr>
            </w:pPr>
          </w:p>
          <w:p w:rsidR="00E04940" w:rsidRDefault="00E04940">
            <w:pPr>
              <w:widowControl/>
              <w:rPr>
                <w:rStyle w:val="FontStyle16"/>
              </w:rPr>
            </w:pPr>
          </w:p>
          <w:p w:rsidR="00E04940" w:rsidRDefault="00E04940">
            <w:pPr>
              <w:widowControl/>
              <w:rPr>
                <w:rStyle w:val="FontStyle16"/>
              </w:rPr>
            </w:pPr>
          </w:p>
          <w:p w:rsidR="00E04940" w:rsidRDefault="00E04940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E04940" w:rsidRDefault="00E04940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E04940" w:rsidRDefault="00E04940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E04940" w:rsidRDefault="00E04940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E04940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Усов Алексей Владимирович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Глава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469498.51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1500</w:t>
            </w:r>
          </w:p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2000</w:t>
            </w:r>
          </w:p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30" w:lineRule="exact"/>
              <w:rPr>
                <w:rStyle w:val="FontStyle15"/>
              </w:rPr>
            </w:pPr>
            <w:r>
              <w:rPr>
                <w:rStyle w:val="FontStyle15"/>
              </w:rPr>
              <w:t>легковой автомобиль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 w:rsidP="004D10B1">
            <w:pPr>
              <w:pStyle w:val="Style7"/>
              <w:widowControl/>
              <w:spacing w:line="240" w:lineRule="auto"/>
              <w:rPr>
                <w:rStyle w:val="FontStyle15"/>
                <w:lang w:val="en-US"/>
              </w:rPr>
            </w:pPr>
            <w:r>
              <w:rPr>
                <w:rStyle w:val="FontStyle15"/>
              </w:rPr>
              <w:t xml:space="preserve">Джили </w:t>
            </w:r>
          </w:p>
          <w:p w:rsidR="00E04940" w:rsidRPr="004D10B1" w:rsidRDefault="00E04940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  <w:lang w:val="en-US"/>
              </w:rPr>
              <w:t xml:space="preserve">EMGRAND X </w:t>
            </w:r>
            <w:r>
              <w:rPr>
                <w:rStyle w:val="FontStyle15"/>
              </w:rPr>
              <w:t>7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Жилой дом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67.5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  <w:tr w:rsidR="00E04940" w:rsidTr="00974637">
        <w:trPr>
          <w:trHeight w:val="873"/>
        </w:trPr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4940" w:rsidRDefault="00E04940">
            <w:pPr>
              <w:widowControl/>
              <w:autoSpaceDE/>
              <w:autoSpaceDN/>
              <w:adjustRightInd/>
              <w:rPr>
                <w:rStyle w:val="FontStyle15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>
            <w:pPr>
              <w:widowControl/>
              <w:rPr>
                <w:rStyle w:val="FontStyle15"/>
              </w:rPr>
            </w:pPr>
          </w:p>
          <w:p w:rsidR="00E04940" w:rsidRDefault="00E04940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супруга</w:t>
            </w:r>
          </w:p>
          <w:p w:rsidR="00E04940" w:rsidRDefault="00E04940">
            <w:pPr>
              <w:widowControl/>
              <w:rPr>
                <w:rStyle w:val="FontStyle15"/>
              </w:rPr>
            </w:pPr>
          </w:p>
          <w:p w:rsidR="00E04940" w:rsidRDefault="00E04940" w:rsidP="00A54D9E">
            <w:pPr>
              <w:pStyle w:val="Style9"/>
              <w:rPr>
                <w:rStyle w:val="FontStyle15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>
            <w:pPr>
              <w:pStyle w:val="Style10"/>
              <w:widowControl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335595.49</w:t>
            </w:r>
          </w:p>
          <w:p w:rsidR="00E04940" w:rsidRDefault="00E04940" w:rsidP="00C0277D">
            <w:pPr>
              <w:pStyle w:val="Style7"/>
              <w:rPr>
                <w:rStyle w:val="FontStyle15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 w:rsidP="00994E0B">
            <w:pPr>
              <w:pStyle w:val="Style7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04940" w:rsidRDefault="00E04940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</w:tr>
    </w:tbl>
    <w:p w:rsidR="00E04940" w:rsidRDefault="00E04940" w:rsidP="007E7D75"/>
    <w:p w:rsidR="00E04940" w:rsidRDefault="00E04940"/>
    <w:sectPr w:rsidR="00E04940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323E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1D28"/>
    <w:rsid w:val="0050219D"/>
    <w:rsid w:val="005059B8"/>
    <w:rsid w:val="00511AAC"/>
    <w:rsid w:val="00511EEA"/>
    <w:rsid w:val="00511F58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50D23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5F8E"/>
    <w:rsid w:val="005C7142"/>
    <w:rsid w:val="005C7645"/>
    <w:rsid w:val="005D17A5"/>
    <w:rsid w:val="005D204C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46E1"/>
    <w:rsid w:val="00657D1E"/>
    <w:rsid w:val="0066614D"/>
    <w:rsid w:val="00666516"/>
    <w:rsid w:val="006677B1"/>
    <w:rsid w:val="006678B9"/>
    <w:rsid w:val="006702DF"/>
    <w:rsid w:val="00671C25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A51"/>
    <w:rsid w:val="006A42D7"/>
    <w:rsid w:val="006A76E0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150DA"/>
    <w:rsid w:val="008209E4"/>
    <w:rsid w:val="00822662"/>
    <w:rsid w:val="00824A5C"/>
    <w:rsid w:val="0083266A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3232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3B92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5580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45D8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4940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83307"/>
    <w:rsid w:val="00E90421"/>
    <w:rsid w:val="00E90A49"/>
    <w:rsid w:val="00E94670"/>
    <w:rsid w:val="00E95DFB"/>
    <w:rsid w:val="00E9741A"/>
    <w:rsid w:val="00EA2DE6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931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</TotalTime>
  <Pages>1</Pages>
  <Words>170</Words>
  <Characters>975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10</cp:revision>
  <dcterms:created xsi:type="dcterms:W3CDTF">2013-10-16T05:02:00Z</dcterms:created>
  <dcterms:modified xsi:type="dcterms:W3CDTF">2016-11-02T21:41:00Z</dcterms:modified>
</cp:coreProperties>
</file>